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0E2A7" w14:textId="77777777" w:rsidR="00FB36A6" w:rsidRDefault="00FB36A6" w:rsidP="00FB36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NOKE, senior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F43FA82" w14:textId="77777777" w:rsidR="00FB36A6" w:rsidRDefault="00FB36A6" w:rsidP="00FB36A6">
      <w:pPr>
        <w:rPr>
          <w:rFonts w:ascii="Times New Roman" w:hAnsi="Times New Roman" w:cs="Times New Roman"/>
        </w:rPr>
      </w:pPr>
    </w:p>
    <w:p w14:paraId="0DEE1EE7" w14:textId="77777777" w:rsidR="00FB36A6" w:rsidRDefault="00FB36A6" w:rsidP="00FB36A6">
      <w:pPr>
        <w:rPr>
          <w:rFonts w:ascii="Times New Roman" w:hAnsi="Times New Roman" w:cs="Times New Roman"/>
        </w:rPr>
      </w:pPr>
    </w:p>
    <w:p w14:paraId="032436F3" w14:textId="77777777" w:rsidR="00FB36A6" w:rsidRDefault="00FB36A6" w:rsidP="00FB36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against John </w:t>
      </w:r>
      <w:proofErr w:type="spellStart"/>
      <w:r>
        <w:rPr>
          <w:rFonts w:ascii="Times New Roman" w:hAnsi="Times New Roman" w:cs="Times New Roman"/>
        </w:rPr>
        <w:t>Marchall</w:t>
      </w:r>
      <w:proofErr w:type="spellEnd"/>
      <w:r>
        <w:rPr>
          <w:rFonts w:ascii="Times New Roman" w:hAnsi="Times New Roman" w:cs="Times New Roman"/>
        </w:rPr>
        <w:t xml:space="preserve"> of Tong, Kent(q.v.).</w:t>
      </w:r>
    </w:p>
    <w:p w14:paraId="1F5CB024" w14:textId="77777777" w:rsidR="00FB36A6" w:rsidRDefault="00FB36A6" w:rsidP="00FB36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1DE20D5" w14:textId="77777777" w:rsidR="00FB36A6" w:rsidRDefault="00FB36A6" w:rsidP="00FB36A6">
      <w:pPr>
        <w:rPr>
          <w:rFonts w:ascii="Times New Roman" w:hAnsi="Times New Roman" w:cs="Times New Roman"/>
        </w:rPr>
      </w:pPr>
    </w:p>
    <w:p w14:paraId="019E6E5D" w14:textId="77777777" w:rsidR="00FB36A6" w:rsidRDefault="00FB36A6" w:rsidP="00FB36A6">
      <w:pPr>
        <w:rPr>
          <w:rFonts w:ascii="Times New Roman" w:hAnsi="Times New Roman" w:cs="Times New Roman"/>
        </w:rPr>
      </w:pPr>
    </w:p>
    <w:p w14:paraId="35FC973D" w14:textId="77777777" w:rsidR="00FB36A6" w:rsidRDefault="00FB36A6" w:rsidP="00FB36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July 2018</w:t>
      </w:r>
    </w:p>
    <w:p w14:paraId="35D8E1B7" w14:textId="77777777" w:rsidR="006B2F86" w:rsidRPr="00E71FC3" w:rsidRDefault="00FB36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54E6F" w14:textId="77777777" w:rsidR="00FB36A6" w:rsidRDefault="00FB36A6" w:rsidP="00E71FC3">
      <w:r>
        <w:separator/>
      </w:r>
    </w:p>
  </w:endnote>
  <w:endnote w:type="continuationSeparator" w:id="0">
    <w:p w14:paraId="3475037F" w14:textId="77777777" w:rsidR="00FB36A6" w:rsidRDefault="00FB36A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3FDF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7E845" w14:textId="77777777" w:rsidR="00FB36A6" w:rsidRDefault="00FB36A6" w:rsidP="00E71FC3">
      <w:r>
        <w:separator/>
      </w:r>
    </w:p>
  </w:footnote>
  <w:footnote w:type="continuationSeparator" w:id="0">
    <w:p w14:paraId="64455FBA" w14:textId="77777777" w:rsidR="00FB36A6" w:rsidRDefault="00FB36A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6A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FDFAC"/>
  <w15:chartTrackingRefBased/>
  <w15:docId w15:val="{7F5F5B9B-AE43-416C-9C32-FCB29A33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36A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2018-08-27T19:58:00Z</dcterms:created>
  <dcterms:modified xsi:type="dcterms:W3CDTF">2018-08-27T19:58:00Z</dcterms:modified>
</cp:coreProperties>
</file>